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18" w:rsidRDefault="003D5518" w:rsidP="00812E4A">
      <w:pPr>
        <w:rPr>
          <w:sz w:val="28"/>
          <w:szCs w:val="28"/>
        </w:rPr>
      </w:pPr>
    </w:p>
    <w:p w:rsidR="003D5518" w:rsidRDefault="003D5518" w:rsidP="001E6719">
      <w:pPr>
        <w:jc w:val="center"/>
        <w:rPr>
          <w:sz w:val="28"/>
          <w:szCs w:val="28"/>
        </w:rPr>
      </w:pPr>
    </w:p>
    <w:p w:rsidR="003D5518" w:rsidRDefault="003D5518" w:rsidP="001E6719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3D5518" w:rsidRDefault="003D5518" w:rsidP="001E67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3D5518" w:rsidRDefault="003D5518" w:rsidP="00F93A38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 г.</w:t>
      </w:r>
    </w:p>
    <w:p w:rsidR="003D5518" w:rsidRDefault="003D5518" w:rsidP="00F93A38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3D5518">
        <w:tc>
          <w:tcPr>
            <w:tcW w:w="1384" w:type="dxa"/>
            <w:vMerge w:val="restart"/>
            <w:vAlign w:val="center"/>
          </w:tcPr>
          <w:p w:rsidR="003D5518" w:rsidRDefault="003D5518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3D5518" w:rsidRDefault="003D5518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3D5518" w:rsidRDefault="003D5518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3D5518" w:rsidRDefault="003D5518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3D5518" w:rsidRDefault="003D5518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3D5518" w:rsidRDefault="003D5518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3D5518" w:rsidRDefault="003D5518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3D5518" w:rsidRDefault="003D5518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3D5518" w:rsidRDefault="003D5518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D5518">
        <w:tc>
          <w:tcPr>
            <w:tcW w:w="1384" w:type="dxa"/>
            <w:vMerge/>
            <w:vAlign w:val="center"/>
          </w:tcPr>
          <w:p w:rsidR="003D5518" w:rsidRDefault="003D5518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3D5518" w:rsidRDefault="003D5518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3D5518" w:rsidRPr="00A460DA" w:rsidRDefault="003D5518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D5518" w:rsidRPr="00A460DA" w:rsidRDefault="003D5518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3D5518" w:rsidRPr="00A460DA" w:rsidRDefault="003D5518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3D5518" w:rsidRPr="00A460DA" w:rsidRDefault="003D5518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3D5518" w:rsidRPr="00A460DA" w:rsidRDefault="003D5518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D5518" w:rsidRPr="00A460DA" w:rsidRDefault="003D5518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3D5518" w:rsidRPr="00A460DA" w:rsidRDefault="003D5518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3D5518" w:rsidRDefault="003D5518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D5518" w:rsidRDefault="003D5518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D5518" w:rsidRDefault="003D5518">
            <w:pPr>
              <w:rPr>
                <w:lang w:eastAsia="en-US"/>
              </w:rPr>
            </w:pPr>
          </w:p>
        </w:tc>
      </w:tr>
      <w:tr w:rsidR="003D5518">
        <w:trPr>
          <w:trHeight w:val="2447"/>
        </w:trPr>
        <w:tc>
          <w:tcPr>
            <w:tcW w:w="1384" w:type="dxa"/>
          </w:tcPr>
          <w:p w:rsidR="003D5518" w:rsidRPr="00A460DA" w:rsidRDefault="003D5518">
            <w:pPr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Выборнова О.В.</w:t>
            </w:r>
          </w:p>
        </w:tc>
        <w:tc>
          <w:tcPr>
            <w:tcW w:w="1602" w:type="dxa"/>
          </w:tcPr>
          <w:p w:rsidR="003D5518" w:rsidRPr="00A460DA" w:rsidRDefault="003D5518" w:rsidP="00A460DA">
            <w:pPr>
              <w:jc w:val="center"/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З</w:t>
            </w:r>
            <w:r>
              <w:rPr>
                <w:color w:val="333333"/>
                <w:lang w:eastAsia="en-US"/>
              </w:rPr>
              <w:t xml:space="preserve">аведующий МКДОУ «Еманжелин-ский детский сад </w:t>
            </w:r>
            <w:r w:rsidRPr="00A460DA">
              <w:rPr>
                <w:color w:val="333333"/>
                <w:lang w:eastAsia="en-US"/>
              </w:rPr>
              <w:t>«Солнышко»</w:t>
            </w:r>
          </w:p>
        </w:tc>
        <w:tc>
          <w:tcPr>
            <w:tcW w:w="1079" w:type="dxa"/>
          </w:tcPr>
          <w:p w:rsidR="003D5518" w:rsidRPr="009B3FFB" w:rsidRDefault="003D5518">
            <w:pPr>
              <w:rPr>
                <w:lang w:eastAsia="en-US"/>
              </w:rPr>
            </w:pPr>
            <w:r w:rsidRPr="009B3FFB">
              <w:rPr>
                <w:lang w:eastAsia="en-US"/>
              </w:rPr>
              <w:t>1)Квар</w:t>
            </w:r>
            <w:r>
              <w:rPr>
                <w:lang w:eastAsia="en-US"/>
              </w:rPr>
              <w:t>-</w:t>
            </w:r>
            <w:r w:rsidRPr="009B3FFB">
              <w:rPr>
                <w:lang w:eastAsia="en-US"/>
              </w:rPr>
              <w:t>тира</w:t>
            </w:r>
            <w:r>
              <w:rPr>
                <w:lang w:eastAsia="en-US"/>
              </w:rPr>
              <w:t xml:space="preserve"> </w:t>
            </w:r>
          </w:p>
          <w:p w:rsidR="003D5518" w:rsidRDefault="003D5518">
            <w:pPr>
              <w:rPr>
                <w:lang w:eastAsia="en-US"/>
              </w:rPr>
            </w:pPr>
          </w:p>
          <w:p w:rsidR="003D5518" w:rsidRDefault="003D5518">
            <w:pPr>
              <w:rPr>
                <w:lang w:eastAsia="en-US"/>
              </w:rPr>
            </w:pPr>
            <w:r>
              <w:rPr>
                <w:lang w:eastAsia="en-US"/>
              </w:rPr>
              <w:t>2)З</w:t>
            </w:r>
            <w:r w:rsidRPr="009B3FFB">
              <w:rPr>
                <w:lang w:eastAsia="en-US"/>
              </w:rPr>
              <w:t>еме</w:t>
            </w:r>
          </w:p>
          <w:p w:rsidR="003D5518" w:rsidRPr="009B3FFB" w:rsidRDefault="003D5518">
            <w:pPr>
              <w:rPr>
                <w:lang w:eastAsia="en-US"/>
              </w:rPr>
            </w:pPr>
            <w:r>
              <w:rPr>
                <w:lang w:eastAsia="en-US"/>
              </w:rPr>
              <w:t>ль</w:t>
            </w:r>
            <w:r w:rsidRPr="009B3FFB">
              <w:rPr>
                <w:lang w:eastAsia="en-US"/>
              </w:rPr>
              <w:t xml:space="preserve">ный участок </w:t>
            </w:r>
          </w:p>
        </w:tc>
        <w:tc>
          <w:tcPr>
            <w:tcW w:w="1080" w:type="dxa"/>
          </w:tcPr>
          <w:p w:rsidR="003D5518" w:rsidRPr="00A460DA" w:rsidRDefault="003D55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 1/3 </w:t>
            </w:r>
          </w:p>
          <w:p w:rsidR="003D5518" w:rsidRPr="00A460DA" w:rsidRDefault="003D55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</w:t>
            </w:r>
          </w:p>
          <w:p w:rsidR="003D5518" w:rsidRPr="00A460DA" w:rsidRDefault="003D55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долевая 1/3 </w:t>
            </w:r>
          </w:p>
        </w:tc>
        <w:tc>
          <w:tcPr>
            <w:tcW w:w="1080" w:type="dxa"/>
          </w:tcPr>
          <w:p w:rsidR="003D5518" w:rsidRPr="00A460DA" w:rsidRDefault="003D5518">
            <w:pPr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78,6</w:t>
            </w:r>
          </w:p>
          <w:p w:rsidR="003D5518" w:rsidRPr="00A460DA" w:rsidRDefault="003D5518">
            <w:pPr>
              <w:rPr>
                <w:color w:val="333333"/>
                <w:lang w:eastAsia="en-US"/>
              </w:rPr>
            </w:pPr>
          </w:p>
          <w:p w:rsidR="003D5518" w:rsidRPr="00A460DA" w:rsidRDefault="003D5518">
            <w:pPr>
              <w:rPr>
                <w:color w:val="333333"/>
                <w:lang w:eastAsia="en-US"/>
              </w:rPr>
            </w:pPr>
          </w:p>
          <w:p w:rsidR="003D5518" w:rsidRPr="00A460DA" w:rsidRDefault="003D55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</w:t>
            </w:r>
            <w:r w:rsidRPr="00A460DA">
              <w:rPr>
                <w:color w:val="333333"/>
                <w:lang w:eastAsia="en-US"/>
              </w:rPr>
              <w:t>79</w:t>
            </w:r>
          </w:p>
          <w:p w:rsidR="003D5518" w:rsidRPr="00A460DA" w:rsidRDefault="003D5518" w:rsidP="00A460D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3D5518" w:rsidRPr="00A460DA" w:rsidRDefault="003D5518" w:rsidP="00A460DA">
            <w:pPr>
              <w:jc w:val="center"/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Россия</w:t>
            </w:r>
          </w:p>
          <w:p w:rsidR="003D5518" w:rsidRPr="00A460DA" w:rsidRDefault="003D5518" w:rsidP="00A460DA">
            <w:pPr>
              <w:jc w:val="center"/>
              <w:rPr>
                <w:color w:val="333333"/>
                <w:lang w:eastAsia="en-US"/>
              </w:rPr>
            </w:pPr>
          </w:p>
          <w:p w:rsidR="003D5518" w:rsidRPr="00A460DA" w:rsidRDefault="003D5518" w:rsidP="00A460DA">
            <w:pPr>
              <w:jc w:val="center"/>
              <w:rPr>
                <w:color w:val="333333"/>
                <w:lang w:eastAsia="en-US"/>
              </w:rPr>
            </w:pPr>
          </w:p>
          <w:p w:rsidR="003D5518" w:rsidRPr="00A460DA" w:rsidRDefault="003D5518" w:rsidP="00F56AA6">
            <w:pPr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Россия</w:t>
            </w:r>
          </w:p>
          <w:p w:rsidR="003D5518" w:rsidRPr="00A460DA" w:rsidRDefault="003D5518" w:rsidP="00A460D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3D5518" w:rsidRDefault="003D5518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D5518" w:rsidRPr="00A460DA" w:rsidRDefault="003D5518" w:rsidP="00B5275E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3D5518" w:rsidRPr="00A460DA" w:rsidRDefault="003D5518" w:rsidP="00A460D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3D5518" w:rsidRDefault="003D551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3D5518" w:rsidRPr="00A460DA" w:rsidRDefault="003D55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416820,77</w:t>
            </w:r>
          </w:p>
        </w:tc>
        <w:tc>
          <w:tcPr>
            <w:tcW w:w="1740" w:type="dxa"/>
          </w:tcPr>
          <w:p w:rsidR="003D5518" w:rsidRPr="00A460DA" w:rsidRDefault="003D5518">
            <w:pPr>
              <w:rPr>
                <w:color w:val="333333"/>
                <w:lang w:val="en-US" w:eastAsia="en-US"/>
              </w:rPr>
            </w:pPr>
          </w:p>
        </w:tc>
      </w:tr>
      <w:tr w:rsidR="003D5518">
        <w:trPr>
          <w:trHeight w:val="839"/>
        </w:trPr>
        <w:tc>
          <w:tcPr>
            <w:tcW w:w="1384" w:type="dxa"/>
          </w:tcPr>
          <w:p w:rsidR="003D5518" w:rsidRDefault="003D5518">
            <w:pPr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3D5518" w:rsidRPr="00A460DA" w:rsidRDefault="003D551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3D5518" w:rsidRDefault="003D5518" w:rsidP="00377D7A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D5518" w:rsidRPr="00A460DA" w:rsidRDefault="003D5518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3D5518" w:rsidRPr="00A460DA" w:rsidRDefault="003D5518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3D5518" w:rsidRPr="00A460DA" w:rsidRDefault="003D5518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3D5518" w:rsidRDefault="003D5518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577F21">
              <w:rPr>
                <w:lang w:eastAsia="en-US"/>
              </w:rPr>
              <w:t>Квартира</w:t>
            </w:r>
            <w:r>
              <w:rPr>
                <w:lang w:eastAsia="en-US"/>
              </w:rPr>
              <w:t xml:space="preserve"> </w:t>
            </w:r>
          </w:p>
          <w:p w:rsidR="003D5518" w:rsidRPr="00577F21" w:rsidRDefault="003D5518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</w:t>
            </w:r>
          </w:p>
        </w:tc>
        <w:tc>
          <w:tcPr>
            <w:tcW w:w="1080" w:type="dxa"/>
          </w:tcPr>
          <w:p w:rsidR="003D5518" w:rsidRDefault="003D5518">
            <w:pPr>
              <w:rPr>
                <w:lang w:eastAsia="en-US"/>
              </w:rPr>
            </w:pPr>
            <w:r w:rsidRPr="00577F21">
              <w:rPr>
                <w:lang w:eastAsia="en-US"/>
              </w:rPr>
              <w:t>78,6</w:t>
            </w:r>
          </w:p>
          <w:p w:rsidR="003D5518" w:rsidRDefault="003D5518">
            <w:pPr>
              <w:rPr>
                <w:lang w:eastAsia="en-US"/>
              </w:rPr>
            </w:pPr>
          </w:p>
          <w:p w:rsidR="003D5518" w:rsidRPr="00577F21" w:rsidRDefault="003D5518">
            <w:pPr>
              <w:rPr>
                <w:lang w:eastAsia="en-US"/>
              </w:rPr>
            </w:pPr>
            <w:r>
              <w:rPr>
                <w:lang w:eastAsia="en-US"/>
              </w:rPr>
              <w:t>679</w:t>
            </w:r>
          </w:p>
        </w:tc>
        <w:tc>
          <w:tcPr>
            <w:tcW w:w="1080" w:type="dxa"/>
          </w:tcPr>
          <w:p w:rsidR="003D5518" w:rsidRDefault="003D5518">
            <w:pPr>
              <w:rPr>
                <w:lang w:eastAsia="en-US"/>
              </w:rPr>
            </w:pPr>
            <w:r w:rsidRPr="00577F21">
              <w:rPr>
                <w:lang w:eastAsia="en-US"/>
              </w:rPr>
              <w:t>Россия</w:t>
            </w:r>
          </w:p>
          <w:p w:rsidR="003D5518" w:rsidRDefault="003D5518">
            <w:pPr>
              <w:rPr>
                <w:lang w:eastAsia="en-US"/>
              </w:rPr>
            </w:pPr>
          </w:p>
          <w:p w:rsidR="003D5518" w:rsidRPr="00577F21" w:rsidRDefault="003D5518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3D5518" w:rsidRDefault="003D551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Автомобиль </w:t>
            </w:r>
          </w:p>
          <w:p w:rsidR="003D5518" w:rsidRPr="00577F21" w:rsidRDefault="003D5518">
            <w:pPr>
              <w:rPr>
                <w:lang w:eastAsia="en-US"/>
              </w:rPr>
            </w:pPr>
            <w:r w:rsidRPr="00577F21">
              <w:rPr>
                <w:lang w:eastAsia="en-US"/>
              </w:rPr>
              <w:t>Шкода Октавия</w:t>
            </w:r>
          </w:p>
        </w:tc>
        <w:tc>
          <w:tcPr>
            <w:tcW w:w="1740" w:type="dxa"/>
          </w:tcPr>
          <w:p w:rsidR="003D5518" w:rsidRPr="00577F21" w:rsidRDefault="003D5518">
            <w:pPr>
              <w:rPr>
                <w:lang w:eastAsia="en-US"/>
              </w:rPr>
            </w:pPr>
            <w:r>
              <w:rPr>
                <w:lang w:eastAsia="en-US"/>
              </w:rPr>
              <w:t>141907,07</w:t>
            </w:r>
          </w:p>
        </w:tc>
        <w:tc>
          <w:tcPr>
            <w:tcW w:w="1740" w:type="dxa"/>
          </w:tcPr>
          <w:p w:rsidR="003D5518" w:rsidRPr="00A460DA" w:rsidRDefault="003D5518">
            <w:pPr>
              <w:rPr>
                <w:color w:val="800000"/>
                <w:lang w:eastAsia="en-US"/>
              </w:rPr>
            </w:pPr>
          </w:p>
        </w:tc>
      </w:tr>
      <w:tr w:rsidR="003D5518">
        <w:tc>
          <w:tcPr>
            <w:tcW w:w="1384" w:type="dxa"/>
          </w:tcPr>
          <w:p w:rsidR="003D5518" w:rsidRPr="006F27DD" w:rsidRDefault="003D5518">
            <w:pPr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3D5518" w:rsidRPr="006F27DD" w:rsidRDefault="003D5518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3D5518" w:rsidRDefault="003D5518" w:rsidP="00A460DA">
            <w:pPr>
              <w:pStyle w:val="ListParagraph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6F27DD">
              <w:rPr>
                <w:lang w:eastAsia="en-US"/>
              </w:rPr>
              <w:t>Квар</w:t>
            </w:r>
            <w:r>
              <w:rPr>
                <w:lang w:eastAsia="en-US"/>
              </w:rPr>
              <w:t>-</w:t>
            </w:r>
            <w:r w:rsidRPr="006F27DD">
              <w:rPr>
                <w:lang w:eastAsia="en-US"/>
              </w:rPr>
              <w:t>тира</w:t>
            </w:r>
            <w:r>
              <w:rPr>
                <w:lang w:eastAsia="en-US"/>
              </w:rPr>
              <w:t xml:space="preserve"> </w:t>
            </w:r>
          </w:p>
          <w:p w:rsidR="003D5518" w:rsidRDefault="003D5518" w:rsidP="00A460DA">
            <w:pPr>
              <w:pStyle w:val="ListParagraph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</w:p>
          <w:p w:rsidR="003D5518" w:rsidRDefault="003D5518" w:rsidP="00A460DA">
            <w:pPr>
              <w:pStyle w:val="ListParagraph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  <w:r>
              <w:rPr>
                <w:lang w:eastAsia="en-US"/>
              </w:rPr>
              <w:t>2)Земе</w:t>
            </w:r>
          </w:p>
          <w:p w:rsidR="003D5518" w:rsidRPr="006F27DD" w:rsidRDefault="003D5518" w:rsidP="00A460DA">
            <w:pPr>
              <w:pStyle w:val="ListParagraph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  <w:r>
              <w:rPr>
                <w:lang w:eastAsia="en-US"/>
              </w:rPr>
              <w:t>льный участок</w:t>
            </w:r>
          </w:p>
        </w:tc>
        <w:tc>
          <w:tcPr>
            <w:tcW w:w="1080" w:type="dxa"/>
          </w:tcPr>
          <w:p w:rsidR="003D5518" w:rsidRPr="00A460DA" w:rsidRDefault="003D5518" w:rsidP="00A460D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</w:t>
            </w:r>
            <w:r w:rsidRPr="00A460DA">
              <w:rPr>
                <w:color w:val="800000"/>
                <w:lang w:eastAsia="en-US"/>
              </w:rPr>
              <w:t>олевая 1/3</w:t>
            </w:r>
          </w:p>
          <w:p w:rsidR="003D5518" w:rsidRPr="00A460DA" w:rsidRDefault="003D5518" w:rsidP="00A460D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</w:t>
            </w:r>
          </w:p>
          <w:p w:rsidR="003D5518" w:rsidRPr="00A460DA" w:rsidRDefault="003D5518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1/3</w:t>
            </w:r>
          </w:p>
        </w:tc>
        <w:tc>
          <w:tcPr>
            <w:tcW w:w="1080" w:type="dxa"/>
          </w:tcPr>
          <w:p w:rsidR="003D5518" w:rsidRPr="00A460DA" w:rsidRDefault="003D5518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78,6</w:t>
            </w:r>
          </w:p>
          <w:p w:rsidR="003D5518" w:rsidRPr="00A460DA" w:rsidRDefault="003D5518" w:rsidP="00A460DA">
            <w:pPr>
              <w:jc w:val="center"/>
              <w:rPr>
                <w:color w:val="800000"/>
                <w:lang w:eastAsia="en-US"/>
              </w:rPr>
            </w:pPr>
          </w:p>
          <w:p w:rsidR="003D5518" w:rsidRPr="00A460DA" w:rsidRDefault="003D5518" w:rsidP="00A460DA">
            <w:pPr>
              <w:jc w:val="center"/>
              <w:rPr>
                <w:color w:val="800000"/>
                <w:lang w:eastAsia="en-US"/>
              </w:rPr>
            </w:pPr>
          </w:p>
          <w:p w:rsidR="003D5518" w:rsidRPr="00A460DA" w:rsidRDefault="003D5518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679</w:t>
            </w:r>
          </w:p>
        </w:tc>
        <w:tc>
          <w:tcPr>
            <w:tcW w:w="971" w:type="dxa"/>
          </w:tcPr>
          <w:p w:rsidR="003D5518" w:rsidRPr="00A460DA" w:rsidRDefault="003D5518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Россия</w:t>
            </w:r>
          </w:p>
          <w:p w:rsidR="003D5518" w:rsidRPr="00A460DA" w:rsidRDefault="003D5518" w:rsidP="00A460DA">
            <w:pPr>
              <w:jc w:val="center"/>
              <w:rPr>
                <w:color w:val="800000"/>
                <w:lang w:eastAsia="en-US"/>
              </w:rPr>
            </w:pPr>
          </w:p>
          <w:p w:rsidR="003D5518" w:rsidRPr="00A460DA" w:rsidRDefault="003D5518" w:rsidP="00A460DA">
            <w:pPr>
              <w:jc w:val="center"/>
              <w:rPr>
                <w:color w:val="800000"/>
                <w:lang w:eastAsia="en-US"/>
              </w:rPr>
            </w:pPr>
          </w:p>
          <w:p w:rsidR="003D5518" w:rsidRPr="00A460DA" w:rsidRDefault="003D5518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3D5518" w:rsidRPr="00A460DA" w:rsidRDefault="003D551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3D5518" w:rsidRPr="00A460DA" w:rsidRDefault="003D551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3D5518" w:rsidRPr="00A460DA" w:rsidRDefault="003D551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3D5518" w:rsidRPr="00A460DA" w:rsidRDefault="003D5518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3D5518" w:rsidRPr="00A460DA" w:rsidRDefault="003D5518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3D5518" w:rsidRPr="00A460DA" w:rsidRDefault="003D5518">
            <w:pPr>
              <w:rPr>
                <w:color w:val="800000"/>
                <w:lang w:eastAsia="en-US"/>
              </w:rPr>
            </w:pPr>
          </w:p>
        </w:tc>
      </w:tr>
    </w:tbl>
    <w:p w:rsidR="003D5518" w:rsidRDefault="003D5518" w:rsidP="001E6719">
      <w:pPr>
        <w:rPr>
          <w:color w:val="800000"/>
        </w:rPr>
      </w:pPr>
    </w:p>
    <w:p w:rsidR="003D5518" w:rsidRDefault="003D5518" w:rsidP="001E6719"/>
    <w:p w:rsidR="003D5518" w:rsidRDefault="003D5518"/>
    <w:sectPr w:rsidR="003D5518" w:rsidSect="00812E4A">
      <w:pgSz w:w="16838" w:h="11906" w:orient="landscape"/>
      <w:pgMar w:top="53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12837"/>
    <w:multiLevelType w:val="hybridMultilevel"/>
    <w:tmpl w:val="86FC0A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DF2906"/>
    <w:multiLevelType w:val="hybridMultilevel"/>
    <w:tmpl w:val="F77025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6719"/>
    <w:rsid w:val="0000550F"/>
    <w:rsid w:val="000377BB"/>
    <w:rsid w:val="000535F3"/>
    <w:rsid w:val="00100C0B"/>
    <w:rsid w:val="00124C49"/>
    <w:rsid w:val="001E6719"/>
    <w:rsid w:val="00377D7A"/>
    <w:rsid w:val="003A22B7"/>
    <w:rsid w:val="003C12A6"/>
    <w:rsid w:val="003D5518"/>
    <w:rsid w:val="00424229"/>
    <w:rsid w:val="00454031"/>
    <w:rsid w:val="005444C9"/>
    <w:rsid w:val="005456D9"/>
    <w:rsid w:val="00577F21"/>
    <w:rsid w:val="005867E2"/>
    <w:rsid w:val="006912BC"/>
    <w:rsid w:val="006C4706"/>
    <w:rsid w:val="006D1C79"/>
    <w:rsid w:val="006F27DD"/>
    <w:rsid w:val="0074711B"/>
    <w:rsid w:val="007743B8"/>
    <w:rsid w:val="00777041"/>
    <w:rsid w:val="007D6846"/>
    <w:rsid w:val="00812E4A"/>
    <w:rsid w:val="008E7440"/>
    <w:rsid w:val="009A79C1"/>
    <w:rsid w:val="009B3FFB"/>
    <w:rsid w:val="00A460DA"/>
    <w:rsid w:val="00B13A7A"/>
    <w:rsid w:val="00B5275E"/>
    <w:rsid w:val="00B55BF0"/>
    <w:rsid w:val="00C229D7"/>
    <w:rsid w:val="00C90939"/>
    <w:rsid w:val="00CA60E9"/>
    <w:rsid w:val="00CC47A6"/>
    <w:rsid w:val="00D33B40"/>
    <w:rsid w:val="00E974BC"/>
    <w:rsid w:val="00EB3EE4"/>
    <w:rsid w:val="00F56AA6"/>
    <w:rsid w:val="00F93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71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E6719"/>
    <w:pPr>
      <w:ind w:left="720"/>
    </w:pPr>
  </w:style>
  <w:style w:type="table" w:styleId="TableGrid">
    <w:name w:val="Table Grid"/>
    <w:basedOn w:val="TableNormal"/>
    <w:uiPriority w:val="99"/>
    <w:rsid w:val="001E6719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110</TotalTime>
  <Pages>2</Pages>
  <Words>156</Words>
  <Characters>895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2014-05-13T05:05:00Z</dcterms:created>
  <dcterms:modified xsi:type="dcterms:W3CDTF">2018-05-03T09:43:00Z</dcterms:modified>
</cp:coreProperties>
</file>